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5CF71" w14:textId="77777777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JAKSON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6FF4259F" w14:textId="0F7EB49E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 Abbey.</w:t>
      </w:r>
    </w:p>
    <w:p w14:paraId="04544378" w14:textId="77777777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AD0C11" w14:textId="2AE06A8E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7C6E0" w14:textId="77777777" w:rsidR="00A54FEF" w:rsidRDefault="00A54FEF" w:rsidP="00A54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2C7574CA" w14:textId="77777777" w:rsidR="00A54FEF" w:rsidRDefault="00A54FEF" w:rsidP="00A54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7E648BE5" w14:textId="17E92D99" w:rsidR="00A54FEF" w:rsidRDefault="00A54FEF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1CB4A7DE" w14:textId="77777777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5998B242" w14:textId="77777777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51FB7A2C" w14:textId="395CF8C1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5F542699" w14:textId="77777777" w:rsidR="00A54FEF" w:rsidRDefault="00A54FEF" w:rsidP="00A54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3A59AE86" w14:textId="77777777" w:rsidR="00A54FEF" w:rsidRDefault="00A54FEF" w:rsidP="00A54F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3EBFCE25" w14:textId="654027CB" w:rsidR="00A54FEF" w:rsidRDefault="00A54FEF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378ACEEA" w14:textId="77777777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0B42F" w14:textId="77777777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7D4C5C" w14:textId="6943935A" w:rsidR="001F0DBB" w:rsidRDefault="001F0DBB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6078C028" w14:textId="4B3C97F7" w:rsidR="00A54FEF" w:rsidRPr="003572CF" w:rsidRDefault="00A54FEF" w:rsidP="001F0D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2021</w:t>
      </w:r>
    </w:p>
    <w:p w14:paraId="6E378616" w14:textId="07E744BC" w:rsidR="00BA00AB" w:rsidRPr="001F0DB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F0D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BAA0D" w14:textId="77777777" w:rsidR="001F0DBB" w:rsidRDefault="001F0DBB" w:rsidP="009139A6">
      <w:r>
        <w:separator/>
      </w:r>
    </w:p>
  </w:endnote>
  <w:endnote w:type="continuationSeparator" w:id="0">
    <w:p w14:paraId="0F1B9FAE" w14:textId="77777777" w:rsidR="001F0DBB" w:rsidRDefault="001F0D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E0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FD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38E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FDF4B" w14:textId="77777777" w:rsidR="001F0DBB" w:rsidRDefault="001F0DBB" w:rsidP="009139A6">
      <w:r>
        <w:separator/>
      </w:r>
    </w:p>
  </w:footnote>
  <w:footnote w:type="continuationSeparator" w:id="0">
    <w:p w14:paraId="46366962" w14:textId="77777777" w:rsidR="001F0DBB" w:rsidRDefault="001F0D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0C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8E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DC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DBB"/>
    <w:rsid w:val="000666E0"/>
    <w:rsid w:val="001F0DBB"/>
    <w:rsid w:val="002510B7"/>
    <w:rsid w:val="005C130B"/>
    <w:rsid w:val="00826F5C"/>
    <w:rsid w:val="009139A6"/>
    <w:rsid w:val="009448BB"/>
    <w:rsid w:val="00A3176C"/>
    <w:rsid w:val="00A54FEF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75D6F"/>
  <w15:chartTrackingRefBased/>
  <w15:docId w15:val="{0819380A-F830-4205-9F76-E01A6FDE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2021-03-16T21:41:00Z</dcterms:created>
  <dcterms:modified xsi:type="dcterms:W3CDTF">2021-07-29T18:14:00Z</dcterms:modified>
</cp:coreProperties>
</file>